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EA9" w:rsidRDefault="00221EA9" w:rsidP="00221EA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Abraham SONGAR</w:t>
      </w:r>
      <w:r>
        <w:t xml:space="preserve">   </w:t>
      </w:r>
      <w:proofErr w:type="gramStart"/>
      <w:r>
        <w:t xml:space="preserve">   (</w:t>
      </w:r>
      <w:proofErr w:type="gramEnd"/>
      <w:r>
        <w:t>d.1506-7)</w:t>
      </w:r>
    </w:p>
    <w:p w:rsidR="00221EA9" w:rsidRDefault="00221EA9" w:rsidP="00221EA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Sheppey, Kent.</w:t>
      </w:r>
    </w:p>
    <w:p w:rsidR="00221EA9" w:rsidRDefault="00221EA9" w:rsidP="00221EA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21EA9" w:rsidRDefault="00221EA9" w:rsidP="00221EA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21EA9" w:rsidRDefault="00221EA9" w:rsidP="00221EA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1506-7</w:t>
      </w:r>
      <w:r>
        <w:tab/>
        <w:t>Administration of his property and possessions was granted.   (Plomer p.442)</w:t>
      </w:r>
    </w:p>
    <w:p w:rsidR="00221EA9" w:rsidRDefault="00221EA9" w:rsidP="00221EA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21EA9" w:rsidRDefault="00221EA9" w:rsidP="00221EA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21EA9" w:rsidRDefault="00221EA9" w:rsidP="00221EA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January 2017</w:t>
      </w:r>
    </w:p>
    <w:p w:rsidR="006B2F86" w:rsidRPr="00E71FC3" w:rsidRDefault="00221E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EA9" w:rsidRDefault="00221EA9" w:rsidP="00E71FC3">
      <w:pPr>
        <w:spacing w:after="0" w:line="240" w:lineRule="auto"/>
      </w:pPr>
      <w:r>
        <w:separator/>
      </w:r>
    </w:p>
  </w:endnote>
  <w:endnote w:type="continuationSeparator" w:id="0">
    <w:p w:rsidR="00221EA9" w:rsidRDefault="00221E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EA9" w:rsidRDefault="00221EA9" w:rsidP="00E71FC3">
      <w:pPr>
        <w:spacing w:after="0" w:line="240" w:lineRule="auto"/>
      </w:pPr>
      <w:r>
        <w:separator/>
      </w:r>
    </w:p>
  </w:footnote>
  <w:footnote w:type="continuationSeparator" w:id="0">
    <w:p w:rsidR="00221EA9" w:rsidRDefault="00221E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EA9"/>
    <w:rsid w:val="001A7C09"/>
    <w:rsid w:val="00221EA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A83EE7-ABAC-4665-AAA2-5AA6832FE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2017-02-04T22:34:00Z</dcterms:created>
  <dcterms:modified xsi:type="dcterms:W3CDTF">2017-02-04T22:34:00Z</dcterms:modified>
</cp:coreProperties>
</file>